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A66D88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A13EB0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A66D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62А5192022Н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A13EB0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A66D88">
        <w:rPr>
          <w:bCs/>
        </w:rPr>
        <w:fldChar w:fldCharType="begin"/>
      </w:r>
      <w:r w:rsidR="00A66D88">
        <w:rPr>
          <w:bCs/>
        </w:rPr>
        <w:instrText xml:space="preserve"> DOCVARIABLE fill_date \* MERGEFORMAT </w:instrText>
      </w:r>
      <w:r w:rsidR="00A66D88">
        <w:rPr>
          <w:bCs/>
        </w:rPr>
        <w:fldChar w:fldCharType="separate"/>
      </w:r>
      <w:r w:rsidR="00A13EB0">
        <w:rPr>
          <w:bCs/>
        </w:rPr>
        <w:t xml:space="preserve">19.04.2022 </w:t>
      </w:r>
      <w:r w:rsidR="00A66D88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A66D88" w:rsidRPr="00A66D88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A66D88" w:rsidRPr="00A66D88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A66D88" w:rsidRPr="00A66D88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A66D88">
        <w:rPr>
          <w:bCs/>
        </w:rPr>
        <w:fldChar w:fldCharType="begin"/>
      </w:r>
      <w:r w:rsidR="00A66D88">
        <w:rPr>
          <w:bCs/>
        </w:rPr>
        <w:instrText xml:space="preserve"> DOCVARIABLE fact_adr \* MERGEFORMAT </w:instrText>
      </w:r>
      <w:r w:rsidR="00A66D88">
        <w:rPr>
          <w:bCs/>
        </w:rPr>
        <w:fldChar w:fldCharType="separate"/>
      </w:r>
      <w:r w:rsidR="00A66D88" w:rsidRPr="00A66D88">
        <w:rPr>
          <w:bCs/>
        </w:rPr>
        <w:t xml:space="preserve"> </w:t>
      </w:r>
      <w:r w:rsidR="00A66D88" w:rsidRPr="00A66D88">
        <w:t xml:space="preserve">298600, Республика Крым, город Ялта, улица Манагарова, дом 2  </w:t>
      </w:r>
      <w:r w:rsidR="00A66D88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A66D88">
        <w:rPr>
          <w:u w:val="single"/>
        </w:rPr>
        <w:t xml:space="preserve"> 62А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A66D88" w:rsidRPr="00A66D88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A66D88" w:rsidRPr="00A66D88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935693" w:rsidRPr="00935693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A66D88" w:rsidRPr="00A66D88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A13EB0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93569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93569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93569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93569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935693" w:rsidRPr="00935693">
        <w:rPr>
          <w:bCs/>
          <w:i/>
          <w:sz w:val="20"/>
          <w:szCs w:val="20"/>
        </w:rPr>
        <w:t>Нагрузка</w:t>
      </w:r>
      <w:r w:rsidR="0093569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935693" w:rsidRDefault="0093569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4 + 4 + 4 + 4 + 3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A66D88">
        <w:rPr>
          <w:bCs/>
        </w:rPr>
        <w:fldChar w:fldCharType="begin"/>
      </w:r>
      <w:r w:rsidR="00A66D88">
        <w:rPr>
          <w:bCs/>
        </w:rPr>
        <w:instrText xml:space="preserve"> DOCVARIABLE att_zakl \* MERGEFORMAT </w:instrText>
      </w:r>
      <w:r w:rsidR="00A66D88">
        <w:rPr>
          <w:bCs/>
        </w:rPr>
        <w:fldChar w:fldCharType="separate"/>
      </w:r>
      <w:r w:rsidR="00935693" w:rsidRPr="00935693">
        <w:rPr>
          <w:bCs/>
        </w:rPr>
        <w:t>-</w:t>
      </w:r>
      <w:r w:rsidR="00935693" w:rsidRPr="00935693">
        <w:t xml:space="preserve"> фактический уровень вредного фактора соответствует гигиеническим нормативам;</w:t>
      </w:r>
      <w:r w:rsidR="00A66D88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93569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D88" w:rsidRDefault="00A66D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A66D88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62А5192022Н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13EB0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A13EB0" w:rsidRPr="00A13EB0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D88" w:rsidRDefault="00A66D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D88" w:rsidRDefault="00A66D8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D88" w:rsidRDefault="00A66D8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D88" w:rsidRDefault="00A66D8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5;  62А, 63А (62А), 64А (62А), 65А (62А), 66А (6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62А5192022Н"/>
    <w:docVar w:name="form" w:val="4"/>
    <w:docVar w:name="grid_data_n_bm1_4" w:val="1~4~~2~4~~3~4~~4~4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4 + 4 + 4 + 4 + 3  = 19.00;   X(To) = 19.00±0.28, k=2 (p=95%)_x000d_"/>
    <w:docVar w:name="nd_table3_id_205" w:val="_napr1~_napr2~_napr3~_napr4~_napr5~_napr6~_napr7~_napr8~_napr9"/>
    <w:docVar w:name="num_doc" w:val="62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0F584B4F90EA475FB2B826F39002AB2D"/>
    <w:docVar w:name="rm_id" w:val="62"/>
    <w:docVar w:name="rm_name" w:val=" Воспитатель ГПД (Воспитатель) "/>
    <w:docVar w:name="rm_number" w:val=" 62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30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13EB0"/>
    <w:rsid w:val="00A224DF"/>
    <w:rsid w:val="00A6145B"/>
    <w:rsid w:val="00A66D88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2022-04-18T07:48:00Z</dcterms:created>
  <dcterms:modified xsi:type="dcterms:W3CDTF">2022-04-18T08:37:00Z</dcterms:modified>
</cp:coreProperties>
</file>